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ABE4D" w14:textId="77777777" w:rsidR="00A62524" w:rsidRDefault="00A62524" w:rsidP="00A625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TOLLAS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40936DDC" w14:textId="77777777" w:rsidR="00A62524" w:rsidRDefault="00A62524" w:rsidP="00A625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EA5B3F" w14:textId="77777777" w:rsidR="00A62524" w:rsidRDefault="00A62524" w:rsidP="00A625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BB8749" w14:textId="77777777" w:rsidR="00A62524" w:rsidRDefault="00A62524" w:rsidP="00A625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Warwick into lands of</w:t>
      </w:r>
    </w:p>
    <w:p w14:paraId="6C41B7AF" w14:textId="77777777" w:rsidR="00A62524" w:rsidRDefault="00A62524" w:rsidP="00A625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Brantyngham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3030AF4F" w14:textId="77777777" w:rsidR="00A62524" w:rsidRDefault="00A62524" w:rsidP="00A625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20-45)</w:t>
      </w:r>
    </w:p>
    <w:p w14:paraId="56C2318E" w14:textId="77777777" w:rsidR="00A62524" w:rsidRDefault="00A62524" w:rsidP="00A625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F3F5D7" w14:textId="77777777" w:rsidR="00A62524" w:rsidRDefault="00A62524" w:rsidP="00A625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2B3078" w14:textId="77777777" w:rsidR="00A62524" w:rsidRPr="00C27646" w:rsidRDefault="00A62524" w:rsidP="00A625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March 2022</w:t>
      </w:r>
    </w:p>
    <w:p w14:paraId="16804754" w14:textId="57EF2CB5" w:rsidR="00BA00AB" w:rsidRPr="00A6252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625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1568C" w14:textId="77777777" w:rsidR="00A62524" w:rsidRDefault="00A62524" w:rsidP="009139A6">
      <w:r>
        <w:separator/>
      </w:r>
    </w:p>
  </w:endnote>
  <w:endnote w:type="continuationSeparator" w:id="0">
    <w:p w14:paraId="2E5268B2" w14:textId="77777777" w:rsidR="00A62524" w:rsidRDefault="00A625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8707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8DF7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7D58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D0EFF" w14:textId="77777777" w:rsidR="00A62524" w:rsidRDefault="00A62524" w:rsidP="009139A6">
      <w:r>
        <w:separator/>
      </w:r>
    </w:p>
  </w:footnote>
  <w:footnote w:type="continuationSeparator" w:id="0">
    <w:p w14:paraId="29CA770D" w14:textId="77777777" w:rsidR="00A62524" w:rsidRDefault="00A625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458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E80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013A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524"/>
    <w:rsid w:val="000666E0"/>
    <w:rsid w:val="002510B7"/>
    <w:rsid w:val="005C130B"/>
    <w:rsid w:val="00826F5C"/>
    <w:rsid w:val="009139A6"/>
    <w:rsid w:val="009448BB"/>
    <w:rsid w:val="00A3176C"/>
    <w:rsid w:val="00A62524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9E0F3D"/>
  <w15:chartTrackingRefBased/>
  <w15:docId w15:val="{684B7F88-9918-459C-AE57-2F700A679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2022-03-29T19:20:00Z</dcterms:created>
  <dcterms:modified xsi:type="dcterms:W3CDTF">2022-03-29T19:21:00Z</dcterms:modified>
</cp:coreProperties>
</file>